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73" w:type="pct"/>
        <w:jc w:val="center"/>
        <w:tblCellMar>
          <w:left w:w="40" w:type="dxa"/>
          <w:right w:w="40" w:type="dxa"/>
        </w:tblCellMar>
        <w:tblLook w:val="04A0"/>
      </w:tblPr>
      <w:tblGrid>
        <w:gridCol w:w="508"/>
        <w:gridCol w:w="2760"/>
        <w:gridCol w:w="1885"/>
        <w:gridCol w:w="1715"/>
        <w:gridCol w:w="1407"/>
        <w:gridCol w:w="1734"/>
        <w:gridCol w:w="1047"/>
        <w:gridCol w:w="1076"/>
        <w:gridCol w:w="1111"/>
        <w:gridCol w:w="2817"/>
      </w:tblGrid>
      <w:tr w:rsidR="00117EF7" w:rsidRPr="00117EF7" w:rsidTr="00AD2C0C">
        <w:trPr>
          <w:trHeight w:val="281"/>
          <w:jc w:val="center"/>
        </w:trPr>
        <w:tc>
          <w:tcPr>
            <w:tcW w:w="1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5"/>
                <w:sz w:val="22"/>
                <w:szCs w:val="22"/>
              </w:rPr>
              <w:t xml:space="preserve">№ </w:t>
            </w:r>
            <w:proofErr w:type="spellStart"/>
            <w:r w:rsidRPr="00117EF7">
              <w:rPr>
                <w:color w:val="000000"/>
                <w:spacing w:val="-5"/>
                <w:sz w:val="22"/>
                <w:szCs w:val="22"/>
              </w:rPr>
              <w:t>п</w:t>
            </w:r>
            <w:proofErr w:type="spellEnd"/>
            <w:r w:rsidRPr="00117EF7">
              <w:rPr>
                <w:color w:val="000000"/>
                <w:spacing w:val="-5"/>
                <w:sz w:val="22"/>
                <w:szCs w:val="22"/>
              </w:rPr>
              <w:t>/</w:t>
            </w:r>
            <w:proofErr w:type="spellStart"/>
            <w:r w:rsidRPr="00117EF7">
              <w:rPr>
                <w:color w:val="000000"/>
                <w:spacing w:val="-5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C715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2"/>
                <w:sz w:val="22"/>
                <w:szCs w:val="22"/>
              </w:rPr>
              <w:t>Расположение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3"/>
                <w:sz w:val="22"/>
                <w:szCs w:val="22"/>
              </w:rPr>
              <w:t>Протяженность, м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1"/>
                <w:sz w:val="22"/>
                <w:szCs w:val="22"/>
              </w:rPr>
              <w:t>Дата установки, г</w:t>
            </w:r>
          </w:p>
        </w:tc>
        <w:tc>
          <w:tcPr>
            <w:tcW w:w="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2"/>
                <w:sz w:val="22"/>
                <w:szCs w:val="22"/>
              </w:rPr>
              <w:t>Расположение</w:t>
            </w:r>
          </w:p>
        </w:tc>
        <w:tc>
          <w:tcPr>
            <w:tcW w:w="3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Тип</w:t>
            </w:r>
          </w:p>
        </w:tc>
        <w:tc>
          <w:tcPr>
            <w:tcW w:w="3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2"/>
                <w:sz w:val="22"/>
                <w:szCs w:val="22"/>
              </w:rPr>
              <w:t>Высота, м</w:t>
            </w:r>
          </w:p>
        </w:tc>
        <w:tc>
          <w:tcPr>
            <w:tcW w:w="3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3"/>
                <w:sz w:val="22"/>
                <w:szCs w:val="22"/>
              </w:rPr>
              <w:t>Материал</w:t>
            </w:r>
          </w:p>
        </w:tc>
        <w:tc>
          <w:tcPr>
            <w:tcW w:w="87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1"/>
                <w:sz w:val="22"/>
                <w:szCs w:val="22"/>
              </w:rPr>
              <w:t xml:space="preserve">Зона </w:t>
            </w:r>
            <w:r w:rsidRPr="00117EF7">
              <w:rPr>
                <w:color w:val="000000"/>
                <w:spacing w:val="-2"/>
                <w:sz w:val="22"/>
                <w:szCs w:val="22"/>
              </w:rPr>
              <w:t>расположения</w:t>
            </w:r>
          </w:p>
        </w:tc>
      </w:tr>
      <w:tr w:rsidR="00117EF7" w:rsidRPr="00117EF7" w:rsidTr="00AD2C0C">
        <w:trPr>
          <w:trHeight w:val="926"/>
          <w:jc w:val="center"/>
        </w:trPr>
        <w:tc>
          <w:tcPr>
            <w:tcW w:w="1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85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2"/>
                <w:sz w:val="22"/>
                <w:szCs w:val="22"/>
              </w:rPr>
              <w:t xml:space="preserve">Проектируемые в </w:t>
            </w:r>
            <w:r w:rsidRPr="00117EF7">
              <w:rPr>
                <w:color w:val="000000"/>
                <w:spacing w:val="-1"/>
                <w:sz w:val="22"/>
                <w:szCs w:val="22"/>
              </w:rPr>
              <w:t xml:space="preserve">соответствии с </w:t>
            </w:r>
            <w:r w:rsidRPr="00117EF7">
              <w:rPr>
                <w:sz w:val="22"/>
                <w:szCs w:val="22"/>
              </w:rPr>
              <w:t>нормативными</w:t>
            </w:r>
            <w:r w:rsidRPr="00117EF7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117EF7">
              <w:rPr>
                <w:color w:val="000000"/>
                <w:sz w:val="22"/>
                <w:szCs w:val="22"/>
              </w:rPr>
              <w:t>документами, м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D1E11" w:rsidRPr="00117EF7" w:rsidRDefault="004D1E11" w:rsidP="00D4552F">
            <w:pPr>
              <w:autoSpaceDN w:val="0"/>
              <w:spacing w:before="120" w:after="12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pacing w:val="-1"/>
                <w:sz w:val="22"/>
                <w:szCs w:val="22"/>
              </w:rPr>
              <w:t xml:space="preserve">Фактически </w:t>
            </w:r>
            <w:proofErr w:type="spellStart"/>
            <w:r w:rsidRPr="00117EF7">
              <w:rPr>
                <w:color w:val="000000"/>
                <w:spacing w:val="-2"/>
                <w:sz w:val="22"/>
                <w:szCs w:val="22"/>
              </w:rPr>
              <w:t>установленные</w:t>
            </w:r>
            <w:r w:rsidRPr="00117EF7">
              <w:rPr>
                <w:color w:val="000000"/>
                <w:spacing w:val="22"/>
                <w:sz w:val="22"/>
                <w:szCs w:val="22"/>
              </w:rPr>
              <w:t>,м</w:t>
            </w:r>
            <w:proofErr w:type="spellEnd"/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3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3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3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  <w:tc>
          <w:tcPr>
            <w:tcW w:w="87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1E11" w:rsidRPr="00117EF7" w:rsidRDefault="004D1E11" w:rsidP="00D4552F">
            <w:pPr>
              <w:rPr>
                <w:sz w:val="22"/>
                <w:szCs w:val="22"/>
              </w:rPr>
            </w:pPr>
          </w:p>
        </w:tc>
      </w:tr>
      <w:tr w:rsidR="00117EF7" w:rsidRPr="00117EF7" w:rsidTr="00AD2C0C">
        <w:trPr>
          <w:trHeight w:val="20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7EF7">
              <w:rPr>
                <w:color w:val="000000"/>
                <w:sz w:val="22"/>
                <w:szCs w:val="22"/>
              </w:rPr>
              <w:t>11</w:t>
            </w:r>
          </w:p>
        </w:tc>
      </w:tr>
      <w:tr w:rsidR="00117EF7" w:rsidRPr="00117EF7" w:rsidTr="00AD2C0C">
        <w:trPr>
          <w:trHeight w:val="20"/>
          <w:jc w:val="center"/>
        </w:trPr>
        <w:tc>
          <w:tcPr>
            <w:tcW w:w="10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 w:rsidRPr="00117EF7">
              <w:rPr>
                <w:b/>
                <w:bCs/>
                <w:spacing w:val="-10"/>
                <w:sz w:val="22"/>
                <w:szCs w:val="22"/>
              </w:rPr>
              <w:t>Итого: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8C1A1C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2"/>
                <w:szCs w:val="22"/>
              </w:rPr>
            </w:pPr>
            <w:r w:rsidRPr="00117EF7">
              <w:rPr>
                <w:b/>
                <w:sz w:val="22"/>
                <w:szCs w:val="22"/>
              </w:rPr>
              <w:t>404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17EF7" w:rsidRPr="00117EF7" w:rsidTr="00AD2C0C">
        <w:trPr>
          <w:trHeight w:val="20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z w:val="22"/>
                <w:szCs w:val="22"/>
              </w:rPr>
              <w:t>1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AD2C0C" w:rsidP="002F2A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Центральная 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AD2C0C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pacing w:val="-4"/>
                <w:sz w:val="22"/>
                <w:szCs w:val="22"/>
              </w:rPr>
              <w:t>справа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pacing w:val="-5"/>
                <w:sz w:val="22"/>
                <w:szCs w:val="22"/>
              </w:rPr>
              <w:t>перила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D1E11" w:rsidRPr="00117EF7" w:rsidRDefault="004D1E11" w:rsidP="004D1E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z w:val="22"/>
                <w:szCs w:val="22"/>
              </w:rPr>
              <w:t>0,8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4D1E11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pacing w:val="-7"/>
                <w:sz w:val="22"/>
                <w:szCs w:val="22"/>
              </w:rPr>
              <w:t>металл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1E11" w:rsidRPr="00117EF7" w:rsidRDefault="00AD2C0C" w:rsidP="00117E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ограждение пешеходных переходов к школе и детскому саду</w:t>
            </w:r>
          </w:p>
        </w:tc>
      </w:tr>
      <w:tr w:rsidR="00AD2C0C" w:rsidRPr="00117EF7" w:rsidTr="00AD2C0C">
        <w:trPr>
          <w:trHeight w:val="20"/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z w:val="22"/>
                <w:szCs w:val="22"/>
              </w:rPr>
              <w:t>2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Центральная 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слева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pacing w:val="-5"/>
                <w:sz w:val="22"/>
                <w:szCs w:val="22"/>
              </w:rPr>
              <w:t>перила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z w:val="22"/>
                <w:szCs w:val="22"/>
              </w:rPr>
              <w:t>0,8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117EF7">
              <w:rPr>
                <w:spacing w:val="-7"/>
                <w:sz w:val="22"/>
                <w:szCs w:val="22"/>
              </w:rPr>
              <w:t>металл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D2C0C" w:rsidRPr="00117EF7" w:rsidRDefault="00AD2C0C" w:rsidP="00975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ограждение пешеходных переходов к школе и детскому саду</w:t>
            </w:r>
          </w:p>
        </w:tc>
      </w:tr>
    </w:tbl>
    <w:p w:rsidR="009B0089" w:rsidRPr="00D4552F" w:rsidRDefault="009B0089" w:rsidP="00117EF7"/>
    <w:sectPr w:rsidR="009B0089" w:rsidRPr="00D4552F" w:rsidSect="008F5D4D">
      <w:headerReference w:type="default" r:id="rId7"/>
      <w:footerReference w:type="default" r:id="rId8"/>
      <w:headerReference w:type="first" r:id="rId9"/>
      <w:footerReference w:type="first" r:id="rId10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67C" w:rsidRDefault="00D2267C">
      <w:r>
        <w:separator/>
      </w:r>
    </w:p>
  </w:endnote>
  <w:endnote w:type="continuationSeparator" w:id="1">
    <w:p w:rsidR="00D2267C" w:rsidRDefault="00D2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D4552F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D4552F" w:rsidRPr="00D87798" w:rsidRDefault="00D4552F" w:rsidP="00D87798">
          <w:pPr>
            <w:autoSpaceDE w:val="0"/>
            <w:autoSpaceDN w:val="0"/>
            <w:adjustRightInd w:val="0"/>
            <w:jc w:val="center"/>
            <w:rPr>
              <w:b/>
              <w:color w:val="000000"/>
            </w:rPr>
          </w:pPr>
          <w:r w:rsidRPr="00D87798">
            <w:rPr>
              <w:b/>
              <w:color w:val="000000"/>
            </w:rPr>
            <w:t>2012.124822-147-АД.</w:t>
          </w:r>
          <w:r>
            <w:rPr>
              <w:b/>
              <w:color w:val="000000"/>
            </w:rPr>
            <w:t>1.ВД.7</w:t>
          </w:r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D4552F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D4552F" w:rsidRDefault="00AD1D42">
          <w:pPr>
            <w:jc w:val="center"/>
            <w:rPr>
              <w:rFonts w:ascii="Arial" w:hAnsi="Arial" w:cs="Arial"/>
              <w:i/>
              <w:iCs/>
              <w:sz w:val="20"/>
            </w:rPr>
          </w:pPr>
          <w:r w:rsidRPr="00AD1D42">
            <w:rPr>
              <w:rStyle w:val="a6"/>
              <w:rFonts w:ascii="Arial" w:hAnsi="Arial" w:cs="Arial"/>
              <w:i/>
              <w:iCs/>
              <w:sz w:val="20"/>
            </w:rPr>
            <w:fldChar w:fldCharType="begin"/>
          </w:r>
          <w:r w:rsidR="00D4552F">
            <w:rPr>
              <w:rStyle w:val="a6"/>
              <w:rFonts w:ascii="Arial" w:hAnsi="Arial" w:cs="Arial"/>
              <w:i/>
              <w:iCs/>
              <w:sz w:val="20"/>
            </w:rPr>
            <w:instrText xml:space="preserve"> PAGE </w:instrText>
          </w:r>
          <w:r w:rsidRPr="00AD1D42">
            <w:rPr>
              <w:rStyle w:val="a6"/>
              <w:rFonts w:ascii="Arial" w:hAnsi="Arial" w:cs="Arial"/>
              <w:i/>
              <w:iCs/>
              <w:sz w:val="20"/>
            </w:rPr>
            <w:fldChar w:fldCharType="separate"/>
          </w:r>
          <w:r w:rsidR="00117EF7">
            <w:rPr>
              <w:rStyle w:val="a6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6"/>
              <w:i/>
              <w:iCs/>
            </w:rPr>
            <w:fldChar w:fldCharType="end"/>
          </w:r>
        </w:p>
      </w:tc>
    </w:tr>
    <w:tr w:rsidR="00D4552F">
      <w:trPr>
        <w:cantSplit/>
        <w:trHeight w:hRule="exact" w:val="280"/>
      </w:trPr>
      <w:tc>
        <w:tcPr>
          <w:tcW w:w="567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D4552F" w:rsidRDefault="00D4552F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AD2C0C" w:rsidTr="00CD42CD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AD2C0C" w:rsidRDefault="00AD2C0C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D2C0C" w:rsidRPr="00CD3736" w:rsidRDefault="00AD2C0C" w:rsidP="00AD2C0C">
          <w:pPr>
            <w:autoSpaceDE w:val="0"/>
            <w:autoSpaceDN w:val="0"/>
            <w:adjustRightInd w:val="0"/>
            <w:jc w:val="center"/>
            <w:rPr>
              <w:b/>
              <w:color w:val="000000"/>
              <w:sz w:val="28"/>
            </w:rPr>
          </w:pPr>
          <w:r w:rsidRPr="00CD3736">
            <w:rPr>
              <w:b/>
              <w:color w:val="000000"/>
              <w:sz w:val="28"/>
            </w:rPr>
            <w:t>180/2-344-2014-ПОДД.ВД.</w:t>
          </w:r>
          <w:r>
            <w:rPr>
              <w:b/>
              <w:color w:val="000000"/>
              <w:sz w:val="28"/>
            </w:rPr>
            <w:t>4</w:t>
          </w:r>
        </w:p>
      </w:tc>
    </w:tr>
    <w:tr w:rsidR="00D455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D4552F" w:rsidRDefault="00D4552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D455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:rsidR="00D4552F" w:rsidRDefault="00D4552F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D4552F" w:rsidRDefault="00D4552F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D4552F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4552F" w:rsidRDefault="00D4552F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D4552F" w:rsidRPr="00925399" w:rsidRDefault="00C71535" w:rsidP="00C71535">
          <w:pPr>
            <w:keepNext/>
            <w:widowControl w:val="0"/>
            <w:shd w:val="clear" w:color="auto" w:fill="FFFFFF"/>
            <w:autoSpaceDE w:val="0"/>
            <w:autoSpaceDN w:val="0"/>
            <w:adjustRightInd w:val="0"/>
            <w:spacing w:before="120" w:after="120"/>
            <w:jc w:val="center"/>
            <w:outlineLvl w:val="0"/>
            <w:rPr>
              <w:bCs/>
              <w:color w:val="000000"/>
              <w:szCs w:val="28"/>
            </w:rPr>
          </w:pPr>
          <w:r w:rsidRPr="00A84EE7">
            <w:rPr>
              <w:color w:val="000000"/>
              <w:szCs w:val="28"/>
            </w:rPr>
            <w:t>Ведомость размещения пешеходных ограждений</w:t>
          </w:r>
        </w:p>
      </w:tc>
      <w:tc>
        <w:tcPr>
          <w:tcW w:w="851" w:type="dxa"/>
          <w:vAlign w:val="center"/>
        </w:tcPr>
        <w:p w:rsidR="00D4552F" w:rsidRPr="00A33FFB" w:rsidRDefault="00D455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D4552F" w:rsidRPr="00A33FFB" w:rsidRDefault="00D455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D4552F" w:rsidRPr="00A33FFB" w:rsidRDefault="00D4552F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D4552F" w:rsidTr="00D448B8">
      <w:trPr>
        <w:cantSplit/>
        <w:trHeight w:hRule="exact" w:val="284"/>
      </w:trPr>
      <w:tc>
        <w:tcPr>
          <w:tcW w:w="582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proofErr w:type="spellStart"/>
          <w:r>
            <w:rPr>
              <w:rFonts w:ascii="Arial" w:hAnsi="Arial" w:cs="Arial"/>
              <w:spacing w:val="-20"/>
              <w:sz w:val="18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4" w:space="0" w:color="auto"/>
          </w:tcBorders>
          <w:vAlign w:val="center"/>
        </w:tcPr>
        <w:p w:rsidR="00D4552F" w:rsidRDefault="00D4552F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D4552F" w:rsidRPr="00A33FFB" w:rsidRDefault="00D4552F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D4552F" w:rsidRPr="00EF5796" w:rsidRDefault="00D4552F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D4552F" w:rsidRPr="00A33FFB" w:rsidRDefault="00AD1D42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begin"/>
          </w:r>
          <w:r w:rsidR="00D4552F" w:rsidRPr="00A33FFB">
            <w:rPr>
              <w:rStyle w:val="a6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separate"/>
          </w:r>
          <w:r w:rsidR="00AD2C0C">
            <w:rPr>
              <w:rStyle w:val="a6"/>
              <w:rFonts w:ascii="Arial" w:hAnsi="Arial" w:cs="Arial"/>
              <w:noProof/>
              <w:sz w:val="20"/>
              <w:szCs w:val="20"/>
            </w:rPr>
            <w:t>1</w:t>
          </w:r>
          <w:r w:rsidRPr="00A33FFB">
            <w:rPr>
              <w:rStyle w:val="a6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D4552F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EF5796" w:rsidRDefault="00D4552F" w:rsidP="00EF5796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Составил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EF5796" w:rsidRDefault="00D4552F" w:rsidP="00EF5796">
          <w:pPr>
            <w:pStyle w:val="a3"/>
            <w:tabs>
              <w:tab w:val="left" w:pos="900"/>
            </w:tabs>
            <w:rPr>
              <w:iCs/>
            </w:rPr>
          </w:pPr>
          <w:r w:rsidRPr="00EF5796">
            <w:rPr>
              <w:iCs/>
            </w:rPr>
            <w:t>Чуракова</w:t>
          </w: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F337D3" w:rsidRDefault="00D4552F" w:rsidP="00EF5796">
          <w:pPr>
            <w:jc w:val="center"/>
            <w:rPr>
              <w:rFonts w:cs="Arial"/>
              <w:i/>
              <w:iCs/>
            </w:rPr>
          </w:pPr>
          <w:r>
            <w:object w:dxaOrig="4320" w:dyaOrig="382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95pt;height:13.6pt" o:ole="">
                <v:imagedata r:id="rId1" o:title=""/>
              </v:shape>
              <o:OLEObject Type="Embed" ProgID="AutoCAD.Drawing.18" ShapeID="_x0000_i1025" DrawAspect="Content" ObjectID="_1477312202" r:id="rId2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EF5796" w:rsidRDefault="00AD2C0C" w:rsidP="008C1A1C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11</w:t>
          </w:r>
          <w:r w:rsidR="00D4552F" w:rsidRPr="00EF5796">
            <w:rPr>
              <w:sz w:val="20"/>
              <w:szCs w:val="20"/>
            </w:rPr>
            <w:t>.14</w:t>
          </w:r>
        </w:p>
      </w:tc>
      <w:tc>
        <w:tcPr>
          <w:tcW w:w="3968" w:type="dxa"/>
          <w:vMerge/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D4552F" w:rsidRPr="00A33FFB" w:rsidRDefault="00D4552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D4552F" w:rsidRPr="00A33FFB" w:rsidRDefault="00D4552F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«СибирьДорПроект»</w:t>
          </w:r>
        </w:p>
      </w:tc>
    </w:tr>
    <w:tr w:rsidR="00D4552F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EF5796" w:rsidRDefault="00D4552F" w:rsidP="00EF5796">
          <w:pPr>
            <w:rPr>
              <w:sz w:val="20"/>
              <w:szCs w:val="20"/>
            </w:rPr>
          </w:pPr>
          <w:r w:rsidRPr="00EF5796">
            <w:rPr>
              <w:iCs/>
              <w:sz w:val="20"/>
              <w:szCs w:val="20"/>
            </w:rPr>
            <w:t>Проверил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EF5796" w:rsidRDefault="00D4552F" w:rsidP="00EF5796">
          <w:pPr>
            <w:rPr>
              <w:iCs/>
            </w:rPr>
          </w:pPr>
          <w:proofErr w:type="spellStart"/>
          <w:r w:rsidRPr="00EF5796">
            <w:rPr>
              <w:iCs/>
            </w:rPr>
            <w:t>Камнев</w:t>
          </w:r>
          <w:proofErr w:type="spellEnd"/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</w:tcPr>
        <w:p w:rsidR="00D4552F" w:rsidRDefault="00D4552F" w:rsidP="00EF5796">
          <w:r>
            <w:object w:dxaOrig="4320" w:dyaOrig="3835">
              <v:shape id="_x0000_i1026" type="#_x0000_t75" style="width:44.85pt;height:14.95pt" o:ole="">
                <v:imagedata r:id="rId3" o:title="" croptop="30704f" cropbottom="29692f" cropleft="24602f" cropright="30022f"/>
              </v:shape>
              <o:OLEObject Type="Embed" ProgID="AutoCAD.Drawing.18" ShapeID="_x0000_i1026" DrawAspect="Content" ObjectID="_1477312203" r:id="rId4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4552F" w:rsidRPr="00A33FFB" w:rsidRDefault="00D4552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D4552F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Pr="00EF5796" w:rsidRDefault="00D4552F" w:rsidP="00EF5796">
          <w:pPr>
            <w:rPr>
              <w:sz w:val="20"/>
              <w:szCs w:val="20"/>
            </w:rPr>
          </w:pPr>
          <w:r w:rsidRPr="00EF5796">
            <w:rPr>
              <w:sz w:val="20"/>
              <w:szCs w:val="20"/>
            </w:rPr>
            <w:t>Н.контроль</w:t>
          </w:r>
        </w:p>
      </w:tc>
      <w:tc>
        <w:tcPr>
          <w:tcW w:w="1206" w:type="dxa"/>
          <w:gridSpan w:val="2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Pr="00EF5796" w:rsidRDefault="00D4552F" w:rsidP="00EF5796">
          <w:pPr>
            <w:pStyle w:val="a3"/>
            <w:tabs>
              <w:tab w:val="left" w:pos="900"/>
            </w:tabs>
          </w:pPr>
          <w:r w:rsidRPr="00EF5796">
            <w:t>Речкина</w:t>
          </w:r>
        </w:p>
      </w:tc>
      <w:tc>
        <w:tcPr>
          <w:tcW w:w="853" w:type="dxa"/>
          <w:tcBorders>
            <w:top w:val="single" w:sz="4" w:space="0" w:color="auto"/>
            <w:bottom w:val="single" w:sz="12" w:space="0" w:color="auto"/>
          </w:tcBorders>
        </w:tcPr>
        <w:p w:rsidR="00D4552F" w:rsidRDefault="00D4552F" w:rsidP="00EF5796">
          <w:r>
            <w:object w:dxaOrig="4320" w:dyaOrig="4180">
              <v:shape id="_x0000_i1027" type="#_x0000_t75" style="width:39.4pt;height:14.95pt" o:ole="">
                <v:imagedata r:id="rId5" o:title="" croptop="22486f" cropbottom="28894f" cropleft="21982f" cropright="27045f"/>
              </v:shape>
              <o:OLEObject Type="Embed" ProgID="AutoCAD.Drawing.18" ShapeID="_x0000_i1027" DrawAspect="Content" ObjectID="_1477312204" r:id="rId6"/>
            </w:object>
          </w:r>
        </w:p>
      </w:tc>
      <w:tc>
        <w:tcPr>
          <w:tcW w:w="565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D4552F" w:rsidRPr="00A33FFB" w:rsidRDefault="00D4552F" w:rsidP="00EF5796">
          <w:pPr>
            <w:jc w:val="center"/>
            <w:rPr>
              <w:rFonts w:cs="Arial"/>
            </w:rPr>
          </w:pPr>
          <w:r>
            <w:rPr>
              <w:rFonts w:cs="Arial"/>
            </w:rPr>
            <w:t>-«-</w:t>
          </w:r>
        </w:p>
      </w:tc>
      <w:tc>
        <w:tcPr>
          <w:tcW w:w="3968" w:type="dxa"/>
          <w:vMerge/>
          <w:tcBorders>
            <w:bottom w:val="single" w:sz="12" w:space="0" w:color="auto"/>
          </w:tcBorders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D4552F" w:rsidRDefault="00D4552F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67C" w:rsidRDefault="00D2267C">
      <w:r>
        <w:separator/>
      </w:r>
    </w:p>
  </w:footnote>
  <w:footnote w:type="continuationSeparator" w:id="1">
    <w:p w:rsidR="00D2267C" w:rsidRDefault="00D22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D4552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 xml:space="preserve">.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инв.№</w:t>
          </w:r>
          <w:proofErr w:type="spellEnd"/>
        </w:p>
      </w:tc>
    </w:tr>
    <w:tr w:rsidR="00D4552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</w:pPr>
        </w:p>
      </w:tc>
    </w:tr>
  </w:tbl>
  <w:p w:rsidR="00D4552F" w:rsidRDefault="00D455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/>
    </w:tblPr>
    <w:tblGrid>
      <w:gridCol w:w="1418"/>
      <w:gridCol w:w="1985"/>
      <w:gridCol w:w="1418"/>
    </w:tblGrid>
    <w:tr w:rsidR="00D4552F">
      <w:trPr>
        <w:trHeight w:hRule="exact" w:val="284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  <w:rPr>
              <w:sz w:val="18"/>
            </w:rPr>
          </w:pPr>
          <w:proofErr w:type="spellStart"/>
          <w:r>
            <w:rPr>
              <w:rFonts w:ascii="Arial" w:hAnsi="Arial" w:cs="Arial"/>
              <w:i/>
              <w:iCs/>
              <w:sz w:val="18"/>
            </w:rPr>
            <w:t>Взам</w:t>
          </w:r>
          <w:proofErr w:type="spellEnd"/>
          <w:r>
            <w:rPr>
              <w:rFonts w:ascii="Arial" w:hAnsi="Arial" w:cs="Arial"/>
              <w:i/>
              <w:iCs/>
              <w:sz w:val="18"/>
            </w:rPr>
            <w:t xml:space="preserve">. </w:t>
          </w:r>
          <w:proofErr w:type="spellStart"/>
          <w:r>
            <w:rPr>
              <w:rFonts w:ascii="Arial" w:hAnsi="Arial" w:cs="Arial"/>
              <w:i/>
              <w:iCs/>
              <w:sz w:val="18"/>
            </w:rPr>
            <w:t>инв.№</w:t>
          </w:r>
          <w:proofErr w:type="spellEnd"/>
        </w:p>
      </w:tc>
    </w:tr>
    <w:tr w:rsidR="00D4552F">
      <w:trPr>
        <w:trHeight w:hRule="exact" w:val="397"/>
      </w:trPr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4552F" w:rsidRDefault="00D4552F">
          <w:pPr>
            <w:jc w:val="center"/>
          </w:pPr>
        </w:p>
      </w:tc>
    </w:tr>
  </w:tbl>
  <w:p w:rsidR="00D4552F" w:rsidRDefault="00D455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gutterAtTop/>
  <w:proofState w:spelling="clean"/>
  <w:attachedTemplate r:id="rId1"/>
  <w:stylePaneFormatFilter w:val="3F01"/>
  <w:defaultTabStop w:val="709"/>
  <w:noPunctuationKerning/>
  <w:characterSpacingControl w:val="doNotCompress"/>
  <w:hdrShapeDefaults>
    <o:shapedefaults v:ext="edit" spidmax="14340"/>
  </w:hdrShapeDefaults>
  <w:footnotePr>
    <w:footnote w:id="0"/>
    <w:footnote w:id="1"/>
  </w:footnotePr>
  <w:endnotePr>
    <w:endnote w:id="0"/>
    <w:endnote w:id="1"/>
  </w:endnotePr>
  <w:compat/>
  <w:rsids>
    <w:rsidRoot w:val="00EF323D"/>
    <w:rsid w:val="00003300"/>
    <w:rsid w:val="00006A5C"/>
    <w:rsid w:val="0001059F"/>
    <w:rsid w:val="0001214D"/>
    <w:rsid w:val="00013F9B"/>
    <w:rsid w:val="00014EC3"/>
    <w:rsid w:val="00023224"/>
    <w:rsid w:val="000266AE"/>
    <w:rsid w:val="00030820"/>
    <w:rsid w:val="00037208"/>
    <w:rsid w:val="000445EA"/>
    <w:rsid w:val="00056DC3"/>
    <w:rsid w:val="00057D34"/>
    <w:rsid w:val="00075EB1"/>
    <w:rsid w:val="00076E29"/>
    <w:rsid w:val="00083BBD"/>
    <w:rsid w:val="00090640"/>
    <w:rsid w:val="00090742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17EF7"/>
    <w:rsid w:val="0012115F"/>
    <w:rsid w:val="001237FB"/>
    <w:rsid w:val="00125CE1"/>
    <w:rsid w:val="00130C27"/>
    <w:rsid w:val="0013477A"/>
    <w:rsid w:val="00140BB9"/>
    <w:rsid w:val="00143F5C"/>
    <w:rsid w:val="00146C97"/>
    <w:rsid w:val="00160804"/>
    <w:rsid w:val="00171606"/>
    <w:rsid w:val="00173EE7"/>
    <w:rsid w:val="00182C06"/>
    <w:rsid w:val="001938DF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64F3"/>
    <w:rsid w:val="002730BC"/>
    <w:rsid w:val="002751C8"/>
    <w:rsid w:val="002834A9"/>
    <w:rsid w:val="00290611"/>
    <w:rsid w:val="00295F8F"/>
    <w:rsid w:val="002A0522"/>
    <w:rsid w:val="002A54D1"/>
    <w:rsid w:val="002A7DC0"/>
    <w:rsid w:val="002B7A77"/>
    <w:rsid w:val="002C0A62"/>
    <w:rsid w:val="002C2823"/>
    <w:rsid w:val="002C7B71"/>
    <w:rsid w:val="002D0E40"/>
    <w:rsid w:val="002D26C2"/>
    <w:rsid w:val="002F2A62"/>
    <w:rsid w:val="003048D1"/>
    <w:rsid w:val="00305E5E"/>
    <w:rsid w:val="0031186D"/>
    <w:rsid w:val="003408C3"/>
    <w:rsid w:val="00345C17"/>
    <w:rsid w:val="00346A87"/>
    <w:rsid w:val="00351033"/>
    <w:rsid w:val="00355669"/>
    <w:rsid w:val="00355D62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481B"/>
    <w:rsid w:val="00395938"/>
    <w:rsid w:val="0039701F"/>
    <w:rsid w:val="003B7875"/>
    <w:rsid w:val="003C307D"/>
    <w:rsid w:val="003C522C"/>
    <w:rsid w:val="003C5234"/>
    <w:rsid w:val="003C7B75"/>
    <w:rsid w:val="003D24CC"/>
    <w:rsid w:val="003D5E75"/>
    <w:rsid w:val="003E3AF2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964CF"/>
    <w:rsid w:val="004A19D8"/>
    <w:rsid w:val="004B245F"/>
    <w:rsid w:val="004B6659"/>
    <w:rsid w:val="004C2BC1"/>
    <w:rsid w:val="004D1E11"/>
    <w:rsid w:val="004D2063"/>
    <w:rsid w:val="004D4256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63D41"/>
    <w:rsid w:val="005653FA"/>
    <w:rsid w:val="0057521F"/>
    <w:rsid w:val="00587FC6"/>
    <w:rsid w:val="005A5CD3"/>
    <w:rsid w:val="005C3154"/>
    <w:rsid w:val="005D4BE2"/>
    <w:rsid w:val="005E0FB7"/>
    <w:rsid w:val="005E1772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229F9"/>
    <w:rsid w:val="00734452"/>
    <w:rsid w:val="0073463B"/>
    <w:rsid w:val="00740DF0"/>
    <w:rsid w:val="00752714"/>
    <w:rsid w:val="00762498"/>
    <w:rsid w:val="00762CEC"/>
    <w:rsid w:val="00763275"/>
    <w:rsid w:val="007654CC"/>
    <w:rsid w:val="007700DA"/>
    <w:rsid w:val="007730BE"/>
    <w:rsid w:val="00773726"/>
    <w:rsid w:val="0077394D"/>
    <w:rsid w:val="007759B9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D1DB5"/>
    <w:rsid w:val="007D56F9"/>
    <w:rsid w:val="007D71EC"/>
    <w:rsid w:val="007E3F4A"/>
    <w:rsid w:val="007E4FA3"/>
    <w:rsid w:val="00810A4D"/>
    <w:rsid w:val="00815ACA"/>
    <w:rsid w:val="00816C6F"/>
    <w:rsid w:val="00820D60"/>
    <w:rsid w:val="008213C4"/>
    <w:rsid w:val="008216F6"/>
    <w:rsid w:val="008230B4"/>
    <w:rsid w:val="00824D64"/>
    <w:rsid w:val="008300E8"/>
    <w:rsid w:val="00832437"/>
    <w:rsid w:val="00834A87"/>
    <w:rsid w:val="00843FA4"/>
    <w:rsid w:val="008441B9"/>
    <w:rsid w:val="00853991"/>
    <w:rsid w:val="00855083"/>
    <w:rsid w:val="008552A6"/>
    <w:rsid w:val="008637D4"/>
    <w:rsid w:val="00874880"/>
    <w:rsid w:val="00875F33"/>
    <w:rsid w:val="00876E69"/>
    <w:rsid w:val="00886678"/>
    <w:rsid w:val="008869AC"/>
    <w:rsid w:val="0088766A"/>
    <w:rsid w:val="0089780A"/>
    <w:rsid w:val="008A3CDC"/>
    <w:rsid w:val="008B1B2E"/>
    <w:rsid w:val="008B5E90"/>
    <w:rsid w:val="008B74C0"/>
    <w:rsid w:val="008C1A1C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5399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C5D"/>
    <w:rsid w:val="009F3ED0"/>
    <w:rsid w:val="009F71DF"/>
    <w:rsid w:val="00A04F62"/>
    <w:rsid w:val="00A055B5"/>
    <w:rsid w:val="00A11FC4"/>
    <w:rsid w:val="00A17BCD"/>
    <w:rsid w:val="00A22999"/>
    <w:rsid w:val="00A2557F"/>
    <w:rsid w:val="00A258F6"/>
    <w:rsid w:val="00A31774"/>
    <w:rsid w:val="00A321E2"/>
    <w:rsid w:val="00A33FFB"/>
    <w:rsid w:val="00A34416"/>
    <w:rsid w:val="00A376E6"/>
    <w:rsid w:val="00A37CB5"/>
    <w:rsid w:val="00A406EF"/>
    <w:rsid w:val="00A545C4"/>
    <w:rsid w:val="00A634C2"/>
    <w:rsid w:val="00A804D4"/>
    <w:rsid w:val="00A805A6"/>
    <w:rsid w:val="00A82F0C"/>
    <w:rsid w:val="00A87992"/>
    <w:rsid w:val="00A92B0B"/>
    <w:rsid w:val="00AB1042"/>
    <w:rsid w:val="00AB42A5"/>
    <w:rsid w:val="00AC27BE"/>
    <w:rsid w:val="00AC562E"/>
    <w:rsid w:val="00AC599E"/>
    <w:rsid w:val="00AC5E73"/>
    <w:rsid w:val="00AD1D42"/>
    <w:rsid w:val="00AD2C0C"/>
    <w:rsid w:val="00AD33FB"/>
    <w:rsid w:val="00AE03CE"/>
    <w:rsid w:val="00AE15B8"/>
    <w:rsid w:val="00AE7AA5"/>
    <w:rsid w:val="00AF6868"/>
    <w:rsid w:val="00B123CC"/>
    <w:rsid w:val="00B138AB"/>
    <w:rsid w:val="00B1484C"/>
    <w:rsid w:val="00B1693B"/>
    <w:rsid w:val="00B231B5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7A05"/>
    <w:rsid w:val="00BC2F8B"/>
    <w:rsid w:val="00BC33DA"/>
    <w:rsid w:val="00BC3E42"/>
    <w:rsid w:val="00BD505F"/>
    <w:rsid w:val="00BE013C"/>
    <w:rsid w:val="00BE2BA2"/>
    <w:rsid w:val="00BE47BB"/>
    <w:rsid w:val="00BF236B"/>
    <w:rsid w:val="00BF698B"/>
    <w:rsid w:val="00C00B64"/>
    <w:rsid w:val="00C01999"/>
    <w:rsid w:val="00C07B54"/>
    <w:rsid w:val="00C07E4B"/>
    <w:rsid w:val="00C244BF"/>
    <w:rsid w:val="00C342A9"/>
    <w:rsid w:val="00C47871"/>
    <w:rsid w:val="00C71535"/>
    <w:rsid w:val="00CC2632"/>
    <w:rsid w:val="00CC6500"/>
    <w:rsid w:val="00CD42CD"/>
    <w:rsid w:val="00CD5BC5"/>
    <w:rsid w:val="00CD60E4"/>
    <w:rsid w:val="00CE237E"/>
    <w:rsid w:val="00CE31F3"/>
    <w:rsid w:val="00CE521A"/>
    <w:rsid w:val="00D06C8E"/>
    <w:rsid w:val="00D10D74"/>
    <w:rsid w:val="00D13AB5"/>
    <w:rsid w:val="00D1503E"/>
    <w:rsid w:val="00D2267C"/>
    <w:rsid w:val="00D239FD"/>
    <w:rsid w:val="00D35FCD"/>
    <w:rsid w:val="00D3713F"/>
    <w:rsid w:val="00D448B8"/>
    <w:rsid w:val="00D4531F"/>
    <w:rsid w:val="00D4552F"/>
    <w:rsid w:val="00D52339"/>
    <w:rsid w:val="00D5357B"/>
    <w:rsid w:val="00D541EC"/>
    <w:rsid w:val="00D54692"/>
    <w:rsid w:val="00D61B8E"/>
    <w:rsid w:val="00D61FD4"/>
    <w:rsid w:val="00D63732"/>
    <w:rsid w:val="00D63F36"/>
    <w:rsid w:val="00D6606B"/>
    <w:rsid w:val="00D66794"/>
    <w:rsid w:val="00D668C9"/>
    <w:rsid w:val="00D73F8D"/>
    <w:rsid w:val="00D81D0F"/>
    <w:rsid w:val="00D83648"/>
    <w:rsid w:val="00D87798"/>
    <w:rsid w:val="00DB1612"/>
    <w:rsid w:val="00DB21D5"/>
    <w:rsid w:val="00DC6D31"/>
    <w:rsid w:val="00DE45C3"/>
    <w:rsid w:val="00DF046D"/>
    <w:rsid w:val="00DF2DD2"/>
    <w:rsid w:val="00E17412"/>
    <w:rsid w:val="00E208CC"/>
    <w:rsid w:val="00E234C0"/>
    <w:rsid w:val="00E43D1C"/>
    <w:rsid w:val="00E450C9"/>
    <w:rsid w:val="00E45D15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42DF"/>
    <w:rsid w:val="00EE6C95"/>
    <w:rsid w:val="00EF323D"/>
    <w:rsid w:val="00EF5796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B64"/>
    <w:rsid w:val="00F41A87"/>
    <w:rsid w:val="00F47F1C"/>
    <w:rsid w:val="00F51040"/>
    <w:rsid w:val="00F5741E"/>
    <w:rsid w:val="00F629D1"/>
    <w:rsid w:val="00F70FCE"/>
    <w:rsid w:val="00F82CF5"/>
    <w:rsid w:val="00F8476E"/>
    <w:rsid w:val="00F91789"/>
    <w:rsid w:val="00F944F8"/>
    <w:rsid w:val="00FA1549"/>
    <w:rsid w:val="00FA268A"/>
    <w:rsid w:val="00FB5AB2"/>
    <w:rsid w:val="00FB5C09"/>
    <w:rsid w:val="00FC0805"/>
    <w:rsid w:val="00FC49C0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5D4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F5D4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5D4D"/>
  </w:style>
  <w:style w:type="paragraph" w:styleId="a7">
    <w:name w:val="Plain Text"/>
    <w:basedOn w:val="a"/>
    <w:rsid w:val="008F5D4D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20"/>
      <w:szCs w:val="20"/>
    </w:rPr>
  </w:style>
  <w:style w:type="paragraph" w:styleId="a8">
    <w:name w:val="Document Map"/>
    <w:basedOn w:val="a"/>
    <w:semiHidden/>
    <w:rsid w:val="00EF323D"/>
    <w:pPr>
      <w:shd w:val="clear" w:color="auto" w:fill="000080"/>
    </w:pPr>
    <w:rPr>
      <w:rFonts w:ascii="Tahoma" w:hAnsi="Tahoma" w:cs="Tahoma"/>
    </w:rPr>
  </w:style>
  <w:style w:type="paragraph" w:styleId="a9">
    <w:name w:val="Title"/>
    <w:basedOn w:val="a"/>
    <w:qFormat/>
    <w:rsid w:val="00295F8F"/>
    <w:pPr>
      <w:jc w:val="center"/>
    </w:pPr>
    <w:rPr>
      <w:b/>
    </w:rPr>
  </w:style>
  <w:style w:type="paragraph" w:customStyle="1" w:styleId="10">
    <w:name w:val="Знак1"/>
    <w:basedOn w:val="a"/>
    <w:rsid w:val="00E234C0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locked/>
    <w:rsid w:val="00EF5796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B231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23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5" Type="http://schemas.openxmlformats.org/officeDocument/2006/relationships/image" Target="media/image3.wmf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шт.dot</Template>
  <TotalTime>32</TotalTime>
  <Pages>1</Pages>
  <Words>69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</vt:lpstr>
    </vt:vector>
  </TitlesOfParts>
  <Company>Юградорпроект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Admin</cp:lastModifiedBy>
  <cp:revision>18</cp:revision>
  <cp:lastPrinted>2014-07-02T07:14:00Z</cp:lastPrinted>
  <dcterms:created xsi:type="dcterms:W3CDTF">2014-05-14T03:19:00Z</dcterms:created>
  <dcterms:modified xsi:type="dcterms:W3CDTF">2014-11-12T09:43:00Z</dcterms:modified>
</cp:coreProperties>
</file>